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F8C6F" w14:textId="77777777" w:rsidR="00810F79" w:rsidRDefault="00810F79" w:rsidP="00810F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SHOTER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(fl.1406)</w:t>
      </w:r>
    </w:p>
    <w:p w14:paraId="0B7B7B62" w14:textId="2E8B0C24" w:rsidR="00810F79" w:rsidRDefault="00810F79" w:rsidP="00810F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Lincolnshire.</w:t>
      </w:r>
    </w:p>
    <w:p w14:paraId="1B391839" w14:textId="77777777" w:rsidR="00810F79" w:rsidRDefault="00810F79" w:rsidP="00810F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631054" w14:textId="77777777" w:rsidR="00810F79" w:rsidRDefault="00810F79" w:rsidP="00810F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766D9D" w14:textId="2F70A07A" w:rsidR="00810F79" w:rsidRDefault="00810F79" w:rsidP="00810F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Jun.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in the inquisition post mortem held in </w:t>
      </w:r>
      <w:r>
        <w:rPr>
          <w:rFonts w:ascii="Times New Roman" w:hAnsi="Times New Roman" w:cs="Times New Roman"/>
          <w:sz w:val="24"/>
          <w:szCs w:val="24"/>
        </w:rPr>
        <w:t>Lincoln</w:t>
      </w:r>
      <w:r>
        <w:rPr>
          <w:rFonts w:ascii="Times New Roman" w:hAnsi="Times New Roman" w:cs="Times New Roman"/>
          <w:sz w:val="24"/>
          <w:szCs w:val="24"/>
        </w:rPr>
        <w:t xml:space="preserve"> into lands </w:t>
      </w:r>
    </w:p>
    <w:p w14:paraId="5957E6B1" w14:textId="77777777" w:rsidR="00810F79" w:rsidRDefault="00810F79" w:rsidP="00810F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Sir John Deincourt(q.v.).</w:t>
      </w:r>
    </w:p>
    <w:p w14:paraId="1C39F928" w14:textId="4BD53EF4" w:rsidR="00810F79" w:rsidRDefault="00810F79" w:rsidP="00810F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5FF4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19-</w:t>
      </w:r>
      <w:r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71839BC" w14:textId="77777777" w:rsidR="00810F79" w:rsidRDefault="00810F79" w:rsidP="00810F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6BE910" w14:textId="77777777" w:rsidR="00810F79" w:rsidRDefault="00810F79" w:rsidP="00810F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D9101D" w14:textId="77777777" w:rsidR="00810F79" w:rsidRPr="008F1E09" w:rsidRDefault="00810F79" w:rsidP="00810F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 March 2022 </w:t>
      </w:r>
    </w:p>
    <w:p w14:paraId="439C6A74" w14:textId="7F4BE167" w:rsidR="00BA00AB" w:rsidRPr="00810F7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10F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09DB6" w14:textId="77777777" w:rsidR="00810F79" w:rsidRDefault="00810F79" w:rsidP="009139A6">
      <w:r>
        <w:separator/>
      </w:r>
    </w:p>
  </w:endnote>
  <w:endnote w:type="continuationSeparator" w:id="0">
    <w:p w14:paraId="47002667" w14:textId="77777777" w:rsidR="00810F79" w:rsidRDefault="00810F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8A9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6065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8FD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CAEC4" w14:textId="77777777" w:rsidR="00810F79" w:rsidRDefault="00810F79" w:rsidP="009139A6">
      <w:r>
        <w:separator/>
      </w:r>
    </w:p>
  </w:footnote>
  <w:footnote w:type="continuationSeparator" w:id="0">
    <w:p w14:paraId="0B270E26" w14:textId="77777777" w:rsidR="00810F79" w:rsidRDefault="00810F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2CE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2E3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CF7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F79"/>
    <w:rsid w:val="000666E0"/>
    <w:rsid w:val="002510B7"/>
    <w:rsid w:val="005C130B"/>
    <w:rsid w:val="00810F79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7E0CC"/>
  <w15:chartTrackingRefBased/>
  <w15:docId w15:val="{69E9D9D0-8CB5-4D09-A665-1C20FB1C7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10F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2022-03-19T21:32:00Z</dcterms:created>
  <dcterms:modified xsi:type="dcterms:W3CDTF">2022-03-19T21:34:00Z</dcterms:modified>
</cp:coreProperties>
</file>